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801B0D" w:rsidRPr="00801B0D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bookmarkStart w:id="0" w:name="_GoBack"/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: </w:t>
            </w:r>
            <w:r w:rsidRPr="00801B0D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Σωληνάρια πλαστικά RIA </w:t>
            </w:r>
            <w:bookmarkEnd w:id="0"/>
          </w:p>
        </w:tc>
      </w:tr>
      <w:tr w:rsidR="00801B0D" w:rsidRPr="00801B0D" w:rsidTr="003A1C8B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01B0D" w:rsidRPr="00801B0D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01B0D" w:rsidRPr="00801B0D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01B0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01B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01B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01B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01B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01B0D" w:rsidRPr="00801B0D" w:rsidTr="003A1C8B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B0D" w:rsidRPr="00801B0D" w:rsidRDefault="00801B0D" w:rsidP="00801B0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Σωληνάρια πλαστικά </w:t>
            </w:r>
            <w:r w:rsidRPr="00801B0D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RIA</w:t>
            </w:r>
            <w:r w:rsidRPr="00801B0D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των 5 </w:t>
            </w:r>
            <w:r w:rsidRPr="00801B0D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01B0D" w:rsidRPr="00801B0D" w:rsidTr="003A1C8B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801B0D" w:rsidRPr="00801B0D" w:rsidRDefault="00801B0D" w:rsidP="00801B0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B0D" w:rsidRPr="00801B0D" w:rsidRDefault="00801B0D" w:rsidP="00801B0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Διαστάσεις: 12 x 75 </w:t>
            </w:r>
            <w:proofErr w:type="spellStart"/>
            <w:r w:rsidRPr="00801B0D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mm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801B0D" w:rsidRPr="00801B0D" w:rsidRDefault="00801B0D" w:rsidP="00801B0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01B0D" w:rsidRPr="00801B0D" w:rsidRDefault="00801B0D" w:rsidP="00801B0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801B0D" w:rsidRPr="00801B0D" w:rsidRDefault="00801B0D" w:rsidP="00801B0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801B0D" w:rsidRPr="00801B0D" w:rsidTr="003A1C8B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801B0D" w:rsidRPr="00801B0D" w:rsidRDefault="00801B0D" w:rsidP="00801B0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B0D" w:rsidRPr="00801B0D" w:rsidRDefault="00801B0D" w:rsidP="00801B0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Συσκευασία: 1000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01B0D" w:rsidRPr="00801B0D" w:rsidRDefault="00801B0D" w:rsidP="00801B0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01B0D" w:rsidRPr="00801B0D" w:rsidRDefault="00801B0D" w:rsidP="00801B0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801B0D" w:rsidRPr="00801B0D" w:rsidRDefault="00801B0D" w:rsidP="00801B0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801B0D" w:rsidRPr="00801B0D" w:rsidTr="003A1C8B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1B0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801B0D"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  <w:r w:rsidRPr="00801B0D">
              <w:rPr>
                <w:rFonts w:ascii="Tahoma" w:hAnsi="Tahoma" w:cs="Tahoma"/>
                <w:sz w:val="18"/>
                <w:szCs w:val="18"/>
              </w:rPr>
              <w:t xml:space="preserve"> πακέτα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801B0D" w:rsidRPr="00801B0D" w:rsidRDefault="00801B0D" w:rsidP="00801B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01B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1B0D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0B0D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46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2025-11-24T17:30:00Z</dcterms:created>
  <dcterms:modified xsi:type="dcterms:W3CDTF">2025-11-24T17:30:00Z</dcterms:modified>
</cp:coreProperties>
</file>